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90F71" w14:textId="7E7B2BFE" w:rsidR="004A2872" w:rsidRPr="00BA0AE6" w:rsidRDefault="004A2872" w:rsidP="004A287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A0AE6">
        <w:rPr>
          <w:bCs/>
          <w:noProof w:val="0"/>
          <w:sz w:val="24"/>
          <w:szCs w:val="24"/>
        </w:rPr>
        <w:t>3GPP TSG RAN Meeting #8</w:t>
      </w:r>
      <w:r>
        <w:rPr>
          <w:bCs/>
          <w:noProof w:val="0"/>
          <w:sz w:val="24"/>
          <w:szCs w:val="24"/>
        </w:rPr>
        <w:t>3</w:t>
      </w:r>
      <w:r w:rsidRPr="00BA0AE6">
        <w:rPr>
          <w:rFonts w:hint="eastAsia"/>
          <w:bCs/>
          <w:noProof w:val="0"/>
          <w:sz w:val="24"/>
          <w:szCs w:val="24"/>
        </w:rPr>
        <w:tab/>
      </w:r>
      <w:r w:rsidRPr="004A2872">
        <w:rPr>
          <w:bCs/>
          <w:noProof w:val="0"/>
          <w:sz w:val="24"/>
          <w:szCs w:val="24"/>
        </w:rPr>
        <w:t>RP-190457</w:t>
      </w:r>
    </w:p>
    <w:p w14:paraId="6BF24D1F" w14:textId="77777777" w:rsidR="004A2872" w:rsidRPr="00F24DF0" w:rsidRDefault="004A2872" w:rsidP="004A287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F24DF0">
        <w:rPr>
          <w:bCs/>
          <w:noProof w:val="0"/>
          <w:sz w:val="24"/>
          <w:szCs w:val="24"/>
        </w:rPr>
        <w:t>Shenzhen, China, March 18-21, 2019</w:t>
      </w:r>
    </w:p>
    <w:p w14:paraId="20D60592" w14:textId="77777777" w:rsidR="00BA0AE6" w:rsidRDefault="00BA0AE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4DA07AA5" w14:textId="77777777" w:rsidR="00BA0AE6" w:rsidRPr="00850D96" w:rsidRDefault="00BA0AE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208DE628" w14:textId="39D031C5" w:rsidR="0034111C" w:rsidRPr="00331E4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331E40">
        <w:rPr>
          <w:rFonts w:cs="Arial"/>
          <w:b/>
          <w:bCs/>
          <w:sz w:val="24"/>
          <w:szCs w:val="24"/>
        </w:rPr>
        <w:t>Agenda item:</w:t>
      </w:r>
      <w:r w:rsidRPr="00331E40">
        <w:rPr>
          <w:rFonts w:cs="Arial"/>
          <w:b/>
          <w:bCs/>
          <w:sz w:val="24"/>
        </w:rPr>
        <w:tab/>
      </w:r>
      <w:r w:rsidRPr="00331E40">
        <w:rPr>
          <w:rFonts w:cs="Arial"/>
          <w:b/>
          <w:bCs/>
          <w:sz w:val="24"/>
        </w:rPr>
        <w:tab/>
      </w:r>
      <w:r w:rsidR="00D4427A" w:rsidRPr="00D4427A">
        <w:rPr>
          <w:rFonts w:cs="Arial"/>
          <w:b/>
          <w:bCs/>
          <w:sz w:val="24"/>
        </w:rPr>
        <w:t>9.1.4</w:t>
      </w:r>
    </w:p>
    <w:p w14:paraId="7EC35AAE" w14:textId="77777777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331E40">
        <w:rPr>
          <w:rFonts w:ascii="Arial" w:hAnsi="Arial" w:cs="Arial"/>
          <w:b/>
          <w:bCs/>
          <w:sz w:val="24"/>
          <w:szCs w:val="24"/>
        </w:rPr>
        <w:t>Source:</w:t>
      </w:r>
      <w:r w:rsidRPr="00331E40">
        <w:rPr>
          <w:rFonts w:ascii="Arial" w:hAnsi="Arial" w:cs="Arial"/>
          <w:b/>
          <w:bCs/>
          <w:sz w:val="24"/>
        </w:rPr>
        <w:tab/>
      </w:r>
      <w:r w:rsidR="00013455" w:rsidRPr="00331E40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331E40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331E40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277AB05C" w14:textId="275B1FCD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D4427A" w:rsidRPr="00D4427A">
        <w:rPr>
          <w:rFonts w:ascii="Arial" w:hAnsi="Arial" w:cs="Arial"/>
          <w:b/>
          <w:bCs/>
          <w:sz w:val="24"/>
        </w:rPr>
        <w:t>Motivation for NR requirement work continuation in Rel-16</w:t>
      </w:r>
    </w:p>
    <w:p w14:paraId="28CC89AC" w14:textId="03122EE2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8861CC">
        <w:rPr>
          <w:rFonts w:ascii="Arial" w:hAnsi="Arial" w:cs="Arial"/>
          <w:b/>
          <w:bCs/>
          <w:sz w:val="24"/>
          <w:szCs w:val="24"/>
        </w:rPr>
        <w:t xml:space="preserve">Discussion </w:t>
      </w:r>
    </w:p>
    <w:p w14:paraId="49CA5391" w14:textId="77777777" w:rsidR="00255033" w:rsidRPr="00ED1327" w:rsidRDefault="00255033" w:rsidP="00255033">
      <w:pPr>
        <w:pStyle w:val="Heading1"/>
      </w:pPr>
      <w:r w:rsidRPr="0016316A">
        <w:t>Introduction</w:t>
      </w:r>
    </w:p>
    <w:p w14:paraId="71F4B179" w14:textId="77777777" w:rsidR="003862B9" w:rsidRDefault="00221C9F" w:rsidP="00255033">
      <w:r>
        <w:t>In this contribution we discuss the Rel-15 NR requirement status and continuation of NR requirements for Rel-15 NR features and deployment scenarios in Rel-16.</w:t>
      </w:r>
    </w:p>
    <w:p w14:paraId="534959F4" w14:textId="77777777" w:rsidR="0011091B" w:rsidRDefault="008861CC" w:rsidP="0011091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00CCE2A" w14:textId="5A1C10BC" w:rsidR="00526698" w:rsidRDefault="00526698" w:rsidP="00B44A4A">
      <w:r>
        <w:t xml:space="preserve">RAN4 is still working on number of Rel-15 NR </w:t>
      </w:r>
      <w:r w:rsidR="0037687A">
        <w:t xml:space="preserve">core and performance </w:t>
      </w:r>
      <w:r>
        <w:t>requirements</w:t>
      </w:r>
      <w:r w:rsidR="00177119">
        <w:t>. The</w:t>
      </w:r>
      <w:r>
        <w:t xml:space="preserve"> status report</w:t>
      </w:r>
      <w:r w:rsidR="00177119">
        <w:t xml:space="preserve"> for the Rel-15 </w:t>
      </w:r>
      <w:r w:rsidRPr="00177119">
        <w:t xml:space="preserve">NR Access Technology </w:t>
      </w:r>
      <w:r w:rsidR="00177119" w:rsidRPr="00177119">
        <w:t xml:space="preserve">work item </w:t>
      </w:r>
      <w:r w:rsidRPr="00177119">
        <w:t>in [1]</w:t>
      </w:r>
      <w:r w:rsidR="00177119">
        <w:t xml:space="preserve"> </w:t>
      </w:r>
      <w:r w:rsidR="0037687A">
        <w:t xml:space="preserve">and the approved exception sheet in [2] </w:t>
      </w:r>
      <w:r w:rsidR="00177119">
        <w:t>lists number of remaining open items that RAN4 will need to continue working</w:t>
      </w:r>
      <w:r w:rsidR="00D173FA">
        <w:t xml:space="preserve"> during 1H2019</w:t>
      </w:r>
      <w:r w:rsidR="00177119">
        <w:t xml:space="preserve">. However, RAN4 has already </w:t>
      </w:r>
      <w:r w:rsidR="003B1DCF">
        <w:t xml:space="preserve">decided to postpone number of requirements for Rel-15 NR features to Rel-16. For </w:t>
      </w:r>
      <w:proofErr w:type="gramStart"/>
      <w:r w:rsidR="003B1DCF">
        <w:t>instance</w:t>
      </w:r>
      <w:proofErr w:type="gramEnd"/>
      <w:r w:rsidR="003B1DCF">
        <w:t xml:space="preserve"> the following NR requirements would require further work in Rel-16 to ensure that Rel-15 NR features can be fully deployed and utilized.</w:t>
      </w:r>
    </w:p>
    <w:p w14:paraId="464E0A02" w14:textId="77777777" w:rsidR="0051409F" w:rsidRPr="00526698" w:rsidRDefault="001332B6" w:rsidP="00526698">
      <w:pPr>
        <w:numPr>
          <w:ilvl w:val="1"/>
          <w:numId w:val="23"/>
        </w:numPr>
        <w:rPr>
          <w:lang w:val="en-US"/>
        </w:rPr>
      </w:pPr>
      <w:r w:rsidRPr="00526698">
        <w:t xml:space="preserve">256QAM DL </w:t>
      </w:r>
      <w:r w:rsidR="003B1DCF">
        <w:t xml:space="preserve">requirements for </w:t>
      </w:r>
      <w:r w:rsidRPr="00526698">
        <w:t>FR2</w:t>
      </w:r>
    </w:p>
    <w:p w14:paraId="3AE2C605" w14:textId="77777777" w:rsidR="0051409F" w:rsidRPr="00526698" w:rsidRDefault="001332B6" w:rsidP="00526698">
      <w:pPr>
        <w:numPr>
          <w:ilvl w:val="1"/>
          <w:numId w:val="23"/>
        </w:numPr>
        <w:rPr>
          <w:lang w:val="en-US"/>
        </w:rPr>
      </w:pPr>
      <w:r w:rsidRPr="00526698">
        <w:t xml:space="preserve">UE FR2 RF requirements for UL CA (e.g. </w:t>
      </w:r>
      <w:r w:rsidRPr="00526698">
        <w:rPr>
          <w:lang w:val="en-US"/>
        </w:rPr>
        <w:t>contiguous UL CA more than 800MHz, NC UL CA)</w:t>
      </w:r>
    </w:p>
    <w:p w14:paraId="6EA49F63" w14:textId="77777777" w:rsidR="00D173FA" w:rsidRDefault="001332B6" w:rsidP="00F516C3">
      <w:pPr>
        <w:numPr>
          <w:ilvl w:val="1"/>
          <w:numId w:val="23"/>
        </w:numPr>
        <w:spacing w:after="120"/>
        <w:textAlignment w:val="auto"/>
      </w:pPr>
      <w:r w:rsidRPr="00526698">
        <w:t>Solutions to avoid radio link failures</w:t>
      </w:r>
      <w:r w:rsidR="003B1DCF">
        <w:t xml:space="preserve"> and </w:t>
      </w:r>
      <w:r w:rsidR="003B1DCF" w:rsidRPr="003B1DCF">
        <w:t>connection releases</w:t>
      </w:r>
      <w:r w:rsidRPr="00526698">
        <w:t xml:space="preserve"> due to</w:t>
      </w:r>
      <w:r w:rsidR="003B1DCF">
        <w:t xml:space="preserve"> significant and unpredictable UE P-MPRs for the</w:t>
      </w:r>
      <w:r w:rsidRPr="00526698">
        <w:t xml:space="preserve"> FR2 UE RF exposure compliance</w:t>
      </w:r>
      <w:r w:rsidR="003B1DCF">
        <w:t xml:space="preserve"> purposes</w:t>
      </w:r>
      <w:r w:rsidR="00D173FA">
        <w:t xml:space="preserve">. </w:t>
      </w:r>
    </w:p>
    <w:p w14:paraId="39FEAE78" w14:textId="6FFA4136" w:rsidR="00D173FA" w:rsidRDefault="00D173FA" w:rsidP="00D173FA">
      <w:pPr>
        <w:numPr>
          <w:ilvl w:val="2"/>
          <w:numId w:val="23"/>
        </w:numPr>
        <w:spacing w:after="120"/>
        <w:textAlignment w:val="auto"/>
      </w:pPr>
      <w:r>
        <w:t xml:space="preserve">E.g. the following potential solutions or mitigation techniques have </w:t>
      </w:r>
      <w:proofErr w:type="spellStart"/>
      <w:r>
        <w:t>bee</w:t>
      </w:r>
      <w:proofErr w:type="spellEnd"/>
      <w:r>
        <w:t xml:space="preserve"> agreed to be investigated in Rel-16; </w:t>
      </w:r>
    </w:p>
    <w:p w14:paraId="6DBEBE55" w14:textId="77777777" w:rsidR="00D173FA" w:rsidRDefault="00D173FA" w:rsidP="00AD210B">
      <w:pPr>
        <w:numPr>
          <w:ilvl w:val="3"/>
          <w:numId w:val="23"/>
        </w:numPr>
        <w:spacing w:after="120"/>
        <w:textAlignment w:val="auto"/>
      </w:pPr>
      <w:r>
        <w:t xml:space="preserve">Dynamically indicated maximum uplink duty cycle restriction, </w:t>
      </w:r>
    </w:p>
    <w:p w14:paraId="701E0CE4" w14:textId="0EA1BC3A" w:rsidR="00D173FA" w:rsidRDefault="00D173FA" w:rsidP="00AD210B">
      <w:pPr>
        <w:numPr>
          <w:ilvl w:val="3"/>
          <w:numId w:val="23"/>
        </w:numPr>
        <w:spacing w:after="120"/>
        <w:textAlignment w:val="auto"/>
      </w:pPr>
      <w:r>
        <w:t>UE provides information for network to avoid UL failure (UE initiated) e.g. information about P-MPR being reported to the network by the UE</w:t>
      </w:r>
    </w:p>
    <w:p w14:paraId="20FEACF4" w14:textId="64D239A4" w:rsidR="00D173FA" w:rsidRPr="00D173FA" w:rsidRDefault="00D173FA" w:rsidP="00D173FA">
      <w:pPr>
        <w:numPr>
          <w:ilvl w:val="3"/>
          <w:numId w:val="23"/>
        </w:numPr>
        <w:tabs>
          <w:tab w:val="left" w:pos="709"/>
        </w:tabs>
        <w:spacing w:after="120"/>
        <w:textAlignment w:val="auto"/>
        <w:rPr>
          <w:lang w:val="en-US"/>
        </w:rPr>
      </w:pPr>
      <w:r>
        <w:t>Other solutions not precluded</w:t>
      </w:r>
    </w:p>
    <w:p w14:paraId="53CC0370" w14:textId="77777777" w:rsidR="0051409F" w:rsidRPr="00526698" w:rsidRDefault="001332B6" w:rsidP="00526698">
      <w:pPr>
        <w:numPr>
          <w:ilvl w:val="1"/>
          <w:numId w:val="23"/>
        </w:numPr>
        <w:rPr>
          <w:lang w:val="en-US"/>
        </w:rPr>
      </w:pPr>
      <w:r w:rsidRPr="00526698">
        <w:t>Enhanced FR2 UE MPR requirements by balancing with in-band emission requirements</w:t>
      </w:r>
    </w:p>
    <w:p w14:paraId="54ACC78A" w14:textId="77777777" w:rsidR="0051409F" w:rsidRPr="00526698" w:rsidRDefault="003B1DCF" w:rsidP="00526698">
      <w:pPr>
        <w:numPr>
          <w:ilvl w:val="1"/>
          <w:numId w:val="23"/>
        </w:numPr>
        <w:rPr>
          <w:lang w:val="en-US"/>
        </w:rPr>
      </w:pPr>
      <w:r>
        <w:t xml:space="preserve">Define additional </w:t>
      </w:r>
      <w:r w:rsidR="001332B6" w:rsidRPr="00526698">
        <w:t>FR2 UE power classes and requirements</w:t>
      </w:r>
      <w:r>
        <w:t xml:space="preserve"> (in addition to </w:t>
      </w:r>
      <w:r w:rsidR="001332B6" w:rsidRPr="00526698">
        <w:t>FR2 P</w:t>
      </w:r>
      <w:r>
        <w:t>C3)</w:t>
      </w:r>
    </w:p>
    <w:p w14:paraId="036FC989" w14:textId="07C99DAD" w:rsidR="0051409F" w:rsidRDefault="001332B6" w:rsidP="00526698">
      <w:pPr>
        <w:numPr>
          <w:ilvl w:val="1"/>
          <w:numId w:val="23"/>
        </w:numPr>
        <w:rPr>
          <w:lang w:val="en-US"/>
        </w:rPr>
      </w:pPr>
      <w:r w:rsidRPr="00526698">
        <w:rPr>
          <w:lang w:val="en-US"/>
        </w:rPr>
        <w:t>Improvements for</w:t>
      </w:r>
      <w:r w:rsidR="003B1DCF">
        <w:rPr>
          <w:lang w:val="en-US"/>
        </w:rPr>
        <w:t xml:space="preserve"> FR2</w:t>
      </w:r>
      <w:r w:rsidRPr="00526698">
        <w:rPr>
          <w:lang w:val="en-US"/>
        </w:rPr>
        <w:t xml:space="preserve"> Beam Correspondence verification methodology</w:t>
      </w:r>
    </w:p>
    <w:p w14:paraId="5CB2A700" w14:textId="42D7594F" w:rsidR="007A4E4F" w:rsidRPr="007A4E4F" w:rsidRDefault="007A4E4F" w:rsidP="007A4E4F">
      <w:pPr>
        <w:numPr>
          <w:ilvl w:val="1"/>
          <w:numId w:val="23"/>
        </w:numPr>
        <w:rPr>
          <w:lang w:val="en-US"/>
        </w:rPr>
      </w:pPr>
      <w:r w:rsidRPr="007A4E4F">
        <w:rPr>
          <w:lang w:val="en-US"/>
        </w:rPr>
        <w:t xml:space="preserve">Enhancements to </w:t>
      </w:r>
      <w:proofErr w:type="spellStart"/>
      <w:r w:rsidRPr="007A4E4F">
        <w:rPr>
          <w:lang w:val="en-US"/>
        </w:rPr>
        <w:t>intraband</w:t>
      </w:r>
      <w:proofErr w:type="spellEnd"/>
      <w:r w:rsidRPr="007A4E4F">
        <w:rPr>
          <w:lang w:val="en-US"/>
        </w:rPr>
        <w:t xml:space="preserve"> EN-DC MPR/A-MPR</w:t>
      </w:r>
    </w:p>
    <w:p w14:paraId="72933C6C" w14:textId="77777777" w:rsidR="00177119" w:rsidRPr="003B1DCF" w:rsidRDefault="001332B6" w:rsidP="00BF3F9A">
      <w:pPr>
        <w:numPr>
          <w:ilvl w:val="1"/>
          <w:numId w:val="23"/>
        </w:numPr>
        <w:rPr>
          <w:lang w:val="en-US"/>
        </w:rPr>
      </w:pPr>
      <w:r w:rsidRPr="00177119">
        <w:t>Continuation of UE requirements for almost contiguous allocations for CP-OFDM UL (all UE power classes, more scenarios etc)</w:t>
      </w:r>
    </w:p>
    <w:p w14:paraId="1581E928" w14:textId="3D54BFFC" w:rsidR="0051409F" w:rsidRPr="005D2A77" w:rsidRDefault="001332B6" w:rsidP="00526698">
      <w:pPr>
        <w:numPr>
          <w:ilvl w:val="1"/>
          <w:numId w:val="23"/>
        </w:numPr>
      </w:pPr>
      <w:r w:rsidRPr="005D2A77">
        <w:t xml:space="preserve">Completion of </w:t>
      </w:r>
      <w:r w:rsidR="005D2A77" w:rsidRPr="005D2A77">
        <w:t xml:space="preserve">and </w:t>
      </w:r>
      <w:proofErr w:type="spellStart"/>
      <w:r w:rsidR="005D2A77" w:rsidRPr="005D2A77">
        <w:t>extention</w:t>
      </w:r>
      <w:proofErr w:type="spellEnd"/>
      <w:r w:rsidR="005D2A77" w:rsidRPr="005D2A77">
        <w:t xml:space="preserve"> of </w:t>
      </w:r>
      <w:r w:rsidRPr="005D2A77">
        <w:t>NR UE RRM and demod</w:t>
      </w:r>
      <w:r w:rsidR="005D2A77" w:rsidRPr="005D2A77">
        <w:t>ulation</w:t>
      </w:r>
      <w:r w:rsidRPr="005D2A77">
        <w:t xml:space="preserve"> requirements</w:t>
      </w:r>
      <w:r w:rsidR="005D2A77" w:rsidRPr="005D2A77">
        <w:t xml:space="preserve"> initially</w:t>
      </w:r>
      <w:r w:rsidRPr="005D2A77">
        <w:t xml:space="preserve"> started</w:t>
      </w:r>
      <w:r w:rsidR="005D2A77" w:rsidRPr="005D2A77">
        <w:t xml:space="preserve"> or considered for</w:t>
      </w:r>
      <w:r w:rsidRPr="005D2A77">
        <w:t xml:space="preserve"> Rel-15 but</w:t>
      </w:r>
      <w:r w:rsidR="005D2A77" w:rsidRPr="005D2A77">
        <w:t xml:space="preserve"> </w:t>
      </w:r>
      <w:r w:rsidRPr="005D2A77">
        <w:t xml:space="preserve">postponed </w:t>
      </w:r>
      <w:r w:rsidR="005D2A77" w:rsidRPr="005D2A77">
        <w:t>due to lack of time and resources</w:t>
      </w:r>
      <w:r w:rsidRPr="005D2A77">
        <w:t xml:space="preserve"> </w:t>
      </w:r>
    </w:p>
    <w:p w14:paraId="33DA68FE" w14:textId="77777777" w:rsidR="005D2A77" w:rsidRPr="005D2A77" w:rsidRDefault="005D2A77" w:rsidP="005D2A77">
      <w:pPr>
        <w:numPr>
          <w:ilvl w:val="2"/>
          <w:numId w:val="23"/>
        </w:numPr>
        <w:rPr>
          <w:lang w:val="en-US"/>
        </w:rPr>
      </w:pPr>
      <w:r w:rsidRPr="005D2A77">
        <w:t>Number of simplifications and limitations in the Rel-15 UE RRM/</w:t>
      </w:r>
      <w:proofErr w:type="spellStart"/>
      <w:r w:rsidRPr="005D2A77">
        <w:t>demod</w:t>
      </w:r>
      <w:proofErr w:type="spellEnd"/>
      <w:r w:rsidRPr="005D2A77">
        <w:t xml:space="preserve"> requirements and related</w:t>
      </w:r>
      <w:r w:rsidR="00AB286C">
        <w:t xml:space="preserve"> assumptions have been in RAN4 (e.g. NR-NR DC, EN-DC and UE requirements and test for some mandatory features are not covered).</w:t>
      </w:r>
    </w:p>
    <w:p w14:paraId="5CFA9A5C" w14:textId="77777777" w:rsidR="0051409F" w:rsidRPr="00337FE8" w:rsidRDefault="005D2A77" w:rsidP="00526698">
      <w:pPr>
        <w:numPr>
          <w:ilvl w:val="2"/>
          <w:numId w:val="23"/>
        </w:numPr>
        <w:rPr>
          <w:lang w:val="en-US"/>
        </w:rPr>
      </w:pPr>
      <w:r w:rsidRPr="005D2A77">
        <w:t>E</w:t>
      </w:r>
      <w:r w:rsidR="001332B6" w:rsidRPr="005D2A77">
        <w:t>ven</w:t>
      </w:r>
      <w:r w:rsidRPr="005D2A77">
        <w:t xml:space="preserve"> requirement requests from other WGs like RAN1</w:t>
      </w:r>
      <w:r w:rsidR="001332B6" w:rsidRPr="005D2A77">
        <w:t xml:space="preserve"> </w:t>
      </w:r>
      <w:r w:rsidRPr="005D2A77">
        <w:t>have been postponed to Rel-16 already (e.g.</w:t>
      </w:r>
      <w:r w:rsidR="001332B6" w:rsidRPr="005D2A77">
        <w:t xml:space="preserve"> Second BLER pair for VoIP service requested by RAN1 </w:t>
      </w:r>
      <w:proofErr w:type="gramStart"/>
      <w:r w:rsidR="001332B6" w:rsidRPr="005D2A77">
        <w:t xml:space="preserve">LS </w:t>
      </w:r>
      <w:r w:rsidRPr="005D2A77">
        <w:t>)</w:t>
      </w:r>
      <w:proofErr w:type="gramEnd"/>
    </w:p>
    <w:p w14:paraId="539BAF4D" w14:textId="2E2685B6" w:rsidR="00DC5699" w:rsidRDefault="003B1DCF" w:rsidP="00D844D8">
      <w:pPr>
        <w:rPr>
          <w:lang w:val="en-US"/>
        </w:rPr>
      </w:pPr>
      <w:r>
        <w:rPr>
          <w:lang w:val="en-US"/>
        </w:rPr>
        <w:lastRenderedPageBreak/>
        <w:t>While NR requirement work could be continued under TEI16, it would provide better transparency and possibility for track</w:t>
      </w:r>
      <w:r w:rsidR="00EC0662">
        <w:rPr>
          <w:lang w:val="en-US"/>
        </w:rPr>
        <w:t>ing</w:t>
      </w:r>
      <w:r>
        <w:rPr>
          <w:lang w:val="en-US"/>
        </w:rPr>
        <w:t xml:space="preserve"> the progress of the work if dedicated Rel-16 NR requirement work item </w:t>
      </w:r>
      <w:r w:rsidR="00CD69B3">
        <w:rPr>
          <w:lang w:val="en-US"/>
        </w:rPr>
        <w:t>or work items were</w:t>
      </w:r>
      <w:r>
        <w:rPr>
          <w:lang w:val="en-US"/>
        </w:rPr>
        <w:t xml:space="preserve"> established</w:t>
      </w:r>
      <w:r w:rsidR="005D5185">
        <w:rPr>
          <w:lang w:val="en-US"/>
        </w:rPr>
        <w:t>. This Rel-16 NR requirement work item would be</w:t>
      </w:r>
      <w:r>
        <w:rPr>
          <w:lang w:val="en-US"/>
        </w:rPr>
        <w:t xml:space="preserve"> for the topics</w:t>
      </w:r>
      <w:r w:rsidR="005D5185">
        <w:rPr>
          <w:lang w:val="en-US"/>
        </w:rPr>
        <w:t>,</w:t>
      </w:r>
      <w:r>
        <w:rPr>
          <w:lang w:val="en-US"/>
        </w:rPr>
        <w:t xml:space="preserve"> which were initially part of Rel-15 NR Access Technology work item and the corresponding NR deployment </w:t>
      </w:r>
      <w:proofErr w:type="gramStart"/>
      <w:r>
        <w:rPr>
          <w:lang w:val="en-US"/>
        </w:rPr>
        <w:t>scenarios</w:t>
      </w:r>
      <w:proofErr w:type="gramEnd"/>
      <w:r w:rsidR="005D5185">
        <w:rPr>
          <w:lang w:val="en-US"/>
        </w:rPr>
        <w:t xml:space="preserve"> but the requirements were postponed to </w:t>
      </w:r>
      <w:r w:rsidR="00EC0662">
        <w:rPr>
          <w:lang w:val="en-US"/>
        </w:rPr>
        <w:t>R</w:t>
      </w:r>
      <w:r w:rsidR="005D5185">
        <w:rPr>
          <w:lang w:val="en-US"/>
        </w:rPr>
        <w:t>elease</w:t>
      </w:r>
      <w:r w:rsidR="00EC0662">
        <w:rPr>
          <w:lang w:val="en-US"/>
        </w:rPr>
        <w:t xml:space="preserve"> 16</w:t>
      </w:r>
      <w:r w:rsidR="005D5185">
        <w:rPr>
          <w:lang w:val="en-US"/>
        </w:rPr>
        <w:t xml:space="preserve"> due to lack of time in RAN4</w:t>
      </w:r>
      <w:r>
        <w:rPr>
          <w:lang w:val="en-US"/>
        </w:rPr>
        <w:t xml:space="preserve">. </w:t>
      </w:r>
      <w:r w:rsidR="005D5185">
        <w:rPr>
          <w:lang w:val="en-US"/>
        </w:rPr>
        <w:t>In our view,</w:t>
      </w:r>
      <w:r w:rsidR="00CD7B9B">
        <w:rPr>
          <w:lang w:val="en-US"/>
        </w:rPr>
        <w:t xml:space="preserve"> it</w:t>
      </w:r>
      <w:r w:rsidR="005D5185">
        <w:rPr>
          <w:lang w:val="en-US"/>
        </w:rPr>
        <w:t xml:space="preserve"> also</w:t>
      </w:r>
      <w:r w:rsidR="00CD7B9B">
        <w:rPr>
          <w:lang w:val="en-US"/>
        </w:rPr>
        <w:t xml:space="preserve"> does not seem appropriate to use TEI for introduction requirements for larger features, which</w:t>
      </w:r>
      <w:r w:rsidR="00EC0662">
        <w:rPr>
          <w:lang w:val="en-US"/>
        </w:rPr>
        <w:t xml:space="preserve"> could impact other RAN WGs and</w:t>
      </w:r>
      <w:r w:rsidR="00CD7B9B">
        <w:rPr>
          <w:lang w:val="en-US"/>
        </w:rPr>
        <w:t xml:space="preserve"> would</w:t>
      </w:r>
      <w:r w:rsidR="00EC0662">
        <w:rPr>
          <w:lang w:val="en-US"/>
        </w:rPr>
        <w:t xml:space="preserve"> also noticeable amount of new test case development work</w:t>
      </w:r>
      <w:r w:rsidR="00CD7B9B">
        <w:rPr>
          <w:lang w:val="en-US"/>
        </w:rPr>
        <w:t>. TEI is more used for smaller technical enhancements and improvements</w:t>
      </w:r>
      <w:r w:rsidR="00EC0662">
        <w:rPr>
          <w:lang w:val="en-US"/>
        </w:rPr>
        <w:t>. The Rel-16 requirement work item</w:t>
      </w:r>
      <w:r w:rsidR="00CD69B3">
        <w:rPr>
          <w:lang w:val="en-US"/>
        </w:rPr>
        <w:t>(s)</w:t>
      </w:r>
      <w:r w:rsidR="00EC0662">
        <w:rPr>
          <w:lang w:val="en-US"/>
        </w:rPr>
        <w:t xml:space="preserve"> would naturally not mean that </w:t>
      </w:r>
      <w:r w:rsidR="005D5185">
        <w:rPr>
          <w:lang w:val="en-US"/>
        </w:rPr>
        <w:t xml:space="preserve">other </w:t>
      </w:r>
      <w:r w:rsidR="00EC0662">
        <w:rPr>
          <w:lang w:val="en-US"/>
        </w:rPr>
        <w:t xml:space="preserve">smaller </w:t>
      </w:r>
      <w:r w:rsidR="005D5185">
        <w:rPr>
          <w:lang w:val="en-US"/>
        </w:rPr>
        <w:t>TEI</w:t>
      </w:r>
      <w:r w:rsidR="0099644B">
        <w:rPr>
          <w:lang w:val="en-US"/>
        </w:rPr>
        <w:t xml:space="preserve"> </w:t>
      </w:r>
      <w:proofErr w:type="spellStart"/>
      <w:r w:rsidR="0099644B">
        <w:rPr>
          <w:lang w:val="en-US"/>
        </w:rPr>
        <w:t>maintanence</w:t>
      </w:r>
      <w:proofErr w:type="spellEnd"/>
      <w:r w:rsidR="0099644B">
        <w:rPr>
          <w:lang w:val="en-US"/>
        </w:rPr>
        <w:t xml:space="preserve"> work </w:t>
      </w:r>
      <w:r w:rsidR="00EC0662">
        <w:rPr>
          <w:lang w:val="en-US"/>
        </w:rPr>
        <w:t>could not done in Release 16</w:t>
      </w:r>
      <w:r w:rsidR="0099644B">
        <w:rPr>
          <w:lang w:val="en-US"/>
        </w:rPr>
        <w:t>.</w:t>
      </w:r>
    </w:p>
    <w:p w14:paraId="16A10DE4" w14:textId="72AFC233" w:rsidR="00526698" w:rsidRDefault="003B1DCF" w:rsidP="00D844D8">
      <w:pPr>
        <w:rPr>
          <w:lang w:val="en-US"/>
        </w:rPr>
      </w:pPr>
      <w:r>
        <w:rPr>
          <w:lang w:val="en-US"/>
        </w:rPr>
        <w:t>It would also be important to ensure that this type of essential continuation</w:t>
      </w:r>
      <w:r w:rsidR="00EC0662">
        <w:rPr>
          <w:lang w:val="en-US"/>
        </w:rPr>
        <w:t xml:space="preserve"> requirement work for</w:t>
      </w:r>
      <w:r>
        <w:rPr>
          <w:lang w:val="en-US"/>
        </w:rPr>
        <w:t xml:space="preserve"> basic NR </w:t>
      </w:r>
      <w:r w:rsidR="00EC0662">
        <w:rPr>
          <w:lang w:val="en-US"/>
        </w:rPr>
        <w:t xml:space="preserve">features and functionalities will </w:t>
      </w:r>
      <w:r>
        <w:rPr>
          <w:lang w:val="en-US"/>
        </w:rPr>
        <w:t xml:space="preserve">not down-prioritized </w:t>
      </w:r>
      <w:r w:rsidR="00EC0662">
        <w:rPr>
          <w:lang w:val="en-US"/>
        </w:rPr>
        <w:t xml:space="preserve">e.g. by RAN plenary </w:t>
      </w:r>
      <w:r>
        <w:rPr>
          <w:lang w:val="en-US"/>
        </w:rPr>
        <w:t>Rel-16</w:t>
      </w:r>
      <w:r w:rsidR="00EC0662">
        <w:rPr>
          <w:lang w:val="en-US"/>
        </w:rPr>
        <w:t xml:space="preserve"> prioritization and work load management</w:t>
      </w:r>
      <w:r>
        <w:rPr>
          <w:lang w:val="en-US"/>
        </w:rPr>
        <w:t xml:space="preserve">. </w:t>
      </w:r>
    </w:p>
    <w:p w14:paraId="3B9EB367" w14:textId="51750153" w:rsidR="00DF5F96" w:rsidRPr="00DF5F96" w:rsidRDefault="00DF5F96" w:rsidP="00D844D8">
      <w:pPr>
        <w:rPr>
          <w:b/>
          <w:lang w:val="en-US"/>
        </w:rPr>
      </w:pPr>
      <w:r w:rsidRPr="00DF5F96">
        <w:rPr>
          <w:b/>
          <w:lang w:val="en-US"/>
        </w:rPr>
        <w:t>Proposal 1: Create dedicated RAN4 Rel-16 NR requirement work item</w:t>
      </w:r>
      <w:r w:rsidR="00D4427A">
        <w:rPr>
          <w:b/>
          <w:lang w:val="en-US"/>
        </w:rPr>
        <w:t xml:space="preserve"> or work items</w:t>
      </w:r>
      <w:r w:rsidRPr="00DF5F96">
        <w:rPr>
          <w:b/>
          <w:lang w:val="en-US"/>
        </w:rPr>
        <w:t xml:space="preserve"> to complete the requirements for Rel-15 NR features and deployment scenarios</w:t>
      </w:r>
      <w:r w:rsidR="00EC0662">
        <w:rPr>
          <w:b/>
          <w:lang w:val="en-US"/>
        </w:rPr>
        <w:t xml:space="preserve"> for RAN#83 approval</w:t>
      </w:r>
    </w:p>
    <w:p w14:paraId="2D650C1E" w14:textId="4B040367" w:rsidR="00FD215C" w:rsidRDefault="00221C9F" w:rsidP="00D844D8">
      <w:r>
        <w:rPr>
          <w:lang w:val="en-US"/>
        </w:rPr>
        <w:t>The exact content of this Rel-16 general NR requirement work item should be decided after</w:t>
      </w:r>
      <w:r w:rsidR="00EC0662">
        <w:rPr>
          <w:lang w:val="en-US"/>
        </w:rPr>
        <w:t xml:space="preserve"> the RAN4#90 meeting when the Rel-15 requirement completion status is </w:t>
      </w:r>
      <w:proofErr w:type="gramStart"/>
      <w:r w:rsidR="00EC0662">
        <w:rPr>
          <w:lang w:val="en-US"/>
        </w:rPr>
        <w:t>more clear</w:t>
      </w:r>
      <w:proofErr w:type="gramEnd"/>
      <w:r w:rsidR="00EC0662">
        <w:rPr>
          <w:lang w:val="en-US"/>
        </w:rPr>
        <w:t>.</w:t>
      </w:r>
      <w:bookmarkStart w:id="0" w:name="_GoBack"/>
      <w:bookmarkEnd w:id="0"/>
    </w:p>
    <w:p w14:paraId="188E9C2A" w14:textId="77777777" w:rsidR="007A49F4" w:rsidRPr="00C03E3F" w:rsidRDefault="00221C9F" w:rsidP="007A49F4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209B2C1" w14:textId="0B9FC027" w:rsidR="00DF5F96" w:rsidRDefault="00DF5F96" w:rsidP="00DF5F96">
      <w:r>
        <w:t>In this contribution we have discussed the importance to continue NR requirement work for the Rel-15 NR features and deployment scenarios to ensure that the basic NR features and deployments will work</w:t>
      </w:r>
      <w:r w:rsidR="00221C9F">
        <w:t xml:space="preserve"> and perform</w:t>
      </w:r>
      <w:r>
        <w:t xml:space="preserve"> well and as </w:t>
      </w:r>
      <w:proofErr w:type="spellStart"/>
      <w:r>
        <w:t>intented</w:t>
      </w:r>
      <w:proofErr w:type="spellEnd"/>
      <w:r>
        <w:t xml:space="preserve">. </w:t>
      </w:r>
      <w:r w:rsidR="00221C9F">
        <w:t xml:space="preserve">To achieve </w:t>
      </w:r>
      <w:proofErr w:type="gramStart"/>
      <w:r w:rsidR="00221C9F">
        <w:t>this</w:t>
      </w:r>
      <w:proofErr w:type="gramEnd"/>
      <w:r w:rsidR="00221C9F">
        <w:t xml:space="preserve"> we propose to c</w:t>
      </w:r>
      <w:r w:rsidRPr="00221C9F">
        <w:t>reate dedicated RAN4 Rel-16 NR requirement work item</w:t>
      </w:r>
      <w:r w:rsidR="00D4427A">
        <w:t xml:space="preserve"> or work items</w:t>
      </w:r>
      <w:r w:rsidR="00515B9F">
        <w:t xml:space="preserve"> for RAN#83 approval</w:t>
      </w:r>
      <w:r w:rsidRPr="00221C9F">
        <w:t xml:space="preserve"> to complete the requirements for Rel-15 NR features and deployment scenarios</w:t>
      </w:r>
      <w:r w:rsidR="00221C9F">
        <w:t>.</w:t>
      </w:r>
      <w:r w:rsidR="00515B9F">
        <w:t xml:space="preserve"> </w:t>
      </w:r>
    </w:p>
    <w:p w14:paraId="7092EBDA" w14:textId="39D84B3E" w:rsidR="00515B9F" w:rsidRPr="00515B9F" w:rsidRDefault="00515B9F" w:rsidP="00DF5F96">
      <w:pPr>
        <w:rPr>
          <w:lang w:val="en-US"/>
        </w:rPr>
      </w:pPr>
      <w:r>
        <w:rPr>
          <w:lang w:val="en-US"/>
        </w:rPr>
        <w:t xml:space="preserve">The exact content of this Rel-16 general NR requirement work item </w:t>
      </w:r>
      <w:r w:rsidR="00D4427A">
        <w:rPr>
          <w:lang w:val="en-US"/>
        </w:rPr>
        <w:t xml:space="preserve">or work items </w:t>
      </w:r>
      <w:r>
        <w:rPr>
          <w:lang w:val="en-US"/>
        </w:rPr>
        <w:t xml:space="preserve">should be decided after </w:t>
      </w:r>
      <w:r w:rsidR="00D4427A">
        <w:rPr>
          <w:lang w:val="en-US"/>
        </w:rPr>
        <w:t xml:space="preserve">RAN#83 has decided what NR </w:t>
      </w:r>
      <w:r>
        <w:rPr>
          <w:lang w:val="en-US"/>
        </w:rPr>
        <w:t>requirement</w:t>
      </w:r>
      <w:r w:rsidR="00D4427A">
        <w:rPr>
          <w:lang w:val="en-US"/>
        </w:rPr>
        <w:t>s can still be completed in Rel-</w:t>
      </w:r>
      <w:proofErr w:type="gramStart"/>
      <w:r w:rsidR="00D4427A">
        <w:rPr>
          <w:lang w:val="en-US"/>
        </w:rPr>
        <w:t>15.</w:t>
      </w:r>
      <w:r>
        <w:rPr>
          <w:lang w:val="en-US"/>
        </w:rPr>
        <w:t>.</w:t>
      </w:r>
      <w:proofErr w:type="gramEnd"/>
    </w:p>
    <w:p w14:paraId="682AA8C8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70F4205" w14:textId="14E186B5" w:rsidR="00337FE8" w:rsidRPr="00337FE8" w:rsidRDefault="008C637F" w:rsidP="00BA0AE6">
      <w:r w:rsidRPr="00337FE8">
        <w:t>[1]</w:t>
      </w:r>
      <w:r w:rsidR="0019300C">
        <w:t xml:space="preserve"> </w:t>
      </w:r>
      <w:r w:rsidR="00337FE8" w:rsidRPr="00337FE8">
        <w:t>RP</w:t>
      </w:r>
      <w:r w:rsidR="00337FE8" w:rsidRPr="00337FE8">
        <w:rPr>
          <w:rFonts w:ascii="MS Mincho" w:eastAsia="MS Mincho" w:hAnsi="MS Mincho" w:cs="MS Mincho" w:hint="eastAsia"/>
        </w:rPr>
        <w:t>‑</w:t>
      </w:r>
      <w:r w:rsidR="00337FE8">
        <w:t>182</w:t>
      </w:r>
      <w:r w:rsidR="0037687A">
        <w:t>805</w:t>
      </w:r>
      <w:r w:rsidR="00337FE8">
        <w:t xml:space="preserve">, </w:t>
      </w:r>
      <w:r w:rsidR="00337FE8" w:rsidRPr="00337FE8">
        <w:t>Status Report of WI on New Radio Access Techno</w:t>
      </w:r>
      <w:r w:rsidR="00337FE8">
        <w:t xml:space="preserve">logy; rapporteur: NTT DOCOMO, </w:t>
      </w:r>
      <w:r w:rsidR="00337FE8" w:rsidRPr="00337FE8">
        <w:t xml:space="preserve">RAN1  </w:t>
      </w:r>
    </w:p>
    <w:p w14:paraId="49FB5978" w14:textId="233189ED" w:rsidR="00002614" w:rsidRDefault="00526698" w:rsidP="00D37A1A">
      <w:pPr>
        <w:rPr>
          <w:lang w:val="en-US"/>
        </w:rPr>
      </w:pPr>
      <w:r w:rsidRPr="00337FE8">
        <w:t>[2]</w:t>
      </w:r>
      <w:r w:rsidR="0019300C">
        <w:t xml:space="preserve"> </w:t>
      </w:r>
      <w:r w:rsidR="00337FE8" w:rsidRPr="00337FE8">
        <w:t>RP</w:t>
      </w:r>
      <w:r w:rsidR="00337FE8" w:rsidRPr="00337FE8">
        <w:rPr>
          <w:rFonts w:ascii="MS Mincho" w:eastAsia="MS Mincho" w:hAnsi="MS Mincho" w:cs="MS Mincho" w:hint="eastAsia"/>
        </w:rPr>
        <w:t>‑</w:t>
      </w:r>
      <w:r w:rsidR="00337FE8">
        <w:t>182</w:t>
      </w:r>
      <w:r w:rsidR="0037687A">
        <w:t>791</w:t>
      </w:r>
      <w:r w:rsidR="00337FE8">
        <w:t xml:space="preserve">, </w:t>
      </w:r>
      <w:r w:rsidR="00337FE8" w:rsidRPr="00337FE8">
        <w:t>Rel-15 Work Item Exception for New R</w:t>
      </w:r>
      <w:r w:rsidR="00337FE8">
        <w:t>adio Access Technology – Core,</w:t>
      </w:r>
      <w:r w:rsidR="00337FE8" w:rsidRPr="00337FE8">
        <w:t xml:space="preserve"> NTT DOCOMO, INC.  </w:t>
      </w:r>
    </w:p>
    <w:sectPr w:rsidR="00002614" w:rsidSect="007D49A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6EE6A" w14:textId="77777777" w:rsidR="00951EC9" w:rsidRDefault="00951EC9">
      <w:r>
        <w:separator/>
      </w:r>
    </w:p>
  </w:endnote>
  <w:endnote w:type="continuationSeparator" w:id="0">
    <w:p w14:paraId="4454D7A3" w14:textId="77777777" w:rsidR="00951EC9" w:rsidRDefault="00951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F1E97" w14:textId="77777777" w:rsidR="00023AAA" w:rsidRDefault="00023A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B17E0" w14:textId="77777777" w:rsidR="00023AAA" w:rsidRDefault="00023A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E431D" w14:textId="77777777" w:rsidR="00023AAA" w:rsidRDefault="00023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C9B5B" w14:textId="77777777" w:rsidR="00951EC9" w:rsidRDefault="00951EC9">
      <w:r>
        <w:separator/>
      </w:r>
    </w:p>
  </w:footnote>
  <w:footnote w:type="continuationSeparator" w:id="0">
    <w:p w14:paraId="0015995C" w14:textId="77777777" w:rsidR="00951EC9" w:rsidRDefault="00951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BF468" w14:textId="77777777" w:rsidR="00023AAA" w:rsidRDefault="00023A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1DB2D" w14:textId="77777777" w:rsidR="00023AAA" w:rsidRDefault="00023A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0D938" w14:textId="77777777" w:rsidR="00023AAA" w:rsidRDefault="00023A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14712"/>
    <w:multiLevelType w:val="multilevel"/>
    <w:tmpl w:val="86A00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150A18"/>
    <w:multiLevelType w:val="hybridMultilevel"/>
    <w:tmpl w:val="E6FCCFA6"/>
    <w:lvl w:ilvl="0" w:tplc="B4665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437B6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A322C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60E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A4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0A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4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F81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0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09C2888"/>
    <w:multiLevelType w:val="hybridMultilevel"/>
    <w:tmpl w:val="4CCCA6F8"/>
    <w:lvl w:ilvl="0" w:tplc="26145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143B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48E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43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2EC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21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45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1190C"/>
    <w:multiLevelType w:val="hybridMultilevel"/>
    <w:tmpl w:val="4CB2DAE2"/>
    <w:lvl w:ilvl="0" w:tplc="9CE0E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CCDF2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DC77FA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47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A0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E0D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CE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14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41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9403F83"/>
    <w:multiLevelType w:val="hybridMultilevel"/>
    <w:tmpl w:val="97B45EAA"/>
    <w:lvl w:ilvl="0" w:tplc="E67A6528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1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0"/>
  </w:num>
  <w:num w:numId="4">
    <w:abstractNumId w:val="2"/>
  </w:num>
  <w:num w:numId="5">
    <w:abstractNumId w:val="10"/>
  </w:num>
  <w:num w:numId="6">
    <w:abstractNumId w:val="20"/>
  </w:num>
  <w:num w:numId="7">
    <w:abstractNumId w:val="11"/>
  </w:num>
  <w:num w:numId="8">
    <w:abstractNumId w:val="8"/>
  </w:num>
  <w:num w:numId="9">
    <w:abstractNumId w:val="21"/>
  </w:num>
  <w:num w:numId="10">
    <w:abstractNumId w:val="4"/>
  </w:num>
  <w:num w:numId="11">
    <w:abstractNumId w:val="12"/>
  </w:num>
  <w:num w:numId="12">
    <w:abstractNumId w:val="3"/>
  </w:num>
  <w:num w:numId="13">
    <w:abstractNumId w:val="7"/>
  </w:num>
  <w:num w:numId="14">
    <w:abstractNumId w:val="13"/>
  </w:num>
  <w:num w:numId="15">
    <w:abstractNumId w:val="7"/>
  </w:num>
  <w:num w:numId="16">
    <w:abstractNumId w:val="14"/>
  </w:num>
  <w:num w:numId="17">
    <w:abstractNumId w:val="6"/>
  </w:num>
  <w:num w:numId="18">
    <w:abstractNumId w:val="1"/>
  </w:num>
  <w:num w:numId="19">
    <w:abstractNumId w:val="7"/>
  </w:num>
  <w:num w:numId="20">
    <w:abstractNumId w:val="7"/>
  </w:num>
  <w:num w:numId="21">
    <w:abstractNumId w:val="16"/>
  </w:num>
  <w:num w:numId="22">
    <w:abstractNumId w:val="17"/>
  </w:num>
  <w:num w:numId="23">
    <w:abstractNumId w:val="9"/>
  </w:num>
  <w:num w:numId="24">
    <w:abstractNumId w:val="15"/>
  </w:num>
  <w:num w:numId="25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14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29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3AAA"/>
    <w:rsid w:val="00024AEF"/>
    <w:rsid w:val="00026C65"/>
    <w:rsid w:val="0002740E"/>
    <w:rsid w:val="00027755"/>
    <w:rsid w:val="00027864"/>
    <w:rsid w:val="0002789E"/>
    <w:rsid w:val="00030048"/>
    <w:rsid w:val="0003072D"/>
    <w:rsid w:val="000314CD"/>
    <w:rsid w:val="0003332B"/>
    <w:rsid w:val="00033544"/>
    <w:rsid w:val="0003475E"/>
    <w:rsid w:val="0003479E"/>
    <w:rsid w:val="00035691"/>
    <w:rsid w:val="0003576C"/>
    <w:rsid w:val="0003767C"/>
    <w:rsid w:val="00040F4F"/>
    <w:rsid w:val="0004132D"/>
    <w:rsid w:val="00041C9D"/>
    <w:rsid w:val="00044CFA"/>
    <w:rsid w:val="000459C7"/>
    <w:rsid w:val="00046630"/>
    <w:rsid w:val="00046C80"/>
    <w:rsid w:val="0004718A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4BC4"/>
    <w:rsid w:val="00075965"/>
    <w:rsid w:val="00075FDA"/>
    <w:rsid w:val="00076386"/>
    <w:rsid w:val="00076D82"/>
    <w:rsid w:val="00081EC2"/>
    <w:rsid w:val="00081EF3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2DA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00B"/>
    <w:rsid w:val="000B3B91"/>
    <w:rsid w:val="000B4207"/>
    <w:rsid w:val="000B4285"/>
    <w:rsid w:val="000B4B1B"/>
    <w:rsid w:val="000B50C3"/>
    <w:rsid w:val="000B5AC9"/>
    <w:rsid w:val="000B5F0A"/>
    <w:rsid w:val="000B6D65"/>
    <w:rsid w:val="000C0CED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842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5967"/>
    <w:rsid w:val="000E7A79"/>
    <w:rsid w:val="000F15B2"/>
    <w:rsid w:val="000F19DE"/>
    <w:rsid w:val="000F2986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0F7CBB"/>
    <w:rsid w:val="0010170B"/>
    <w:rsid w:val="00101C4F"/>
    <w:rsid w:val="00102C9F"/>
    <w:rsid w:val="001068D2"/>
    <w:rsid w:val="001069F2"/>
    <w:rsid w:val="001103BD"/>
    <w:rsid w:val="0011091B"/>
    <w:rsid w:val="00111208"/>
    <w:rsid w:val="001115E4"/>
    <w:rsid w:val="00111808"/>
    <w:rsid w:val="00111D53"/>
    <w:rsid w:val="00112220"/>
    <w:rsid w:val="00112BE0"/>
    <w:rsid w:val="0011339F"/>
    <w:rsid w:val="00113B8F"/>
    <w:rsid w:val="00113EC8"/>
    <w:rsid w:val="00114E96"/>
    <w:rsid w:val="001152C7"/>
    <w:rsid w:val="00115C88"/>
    <w:rsid w:val="0011644A"/>
    <w:rsid w:val="00117332"/>
    <w:rsid w:val="00117495"/>
    <w:rsid w:val="0011784B"/>
    <w:rsid w:val="001204DD"/>
    <w:rsid w:val="0012123A"/>
    <w:rsid w:val="001227E4"/>
    <w:rsid w:val="00122839"/>
    <w:rsid w:val="001237AC"/>
    <w:rsid w:val="00124E12"/>
    <w:rsid w:val="00124E75"/>
    <w:rsid w:val="0012673D"/>
    <w:rsid w:val="001269B8"/>
    <w:rsid w:val="00127099"/>
    <w:rsid w:val="00127C80"/>
    <w:rsid w:val="00132830"/>
    <w:rsid w:val="00132B71"/>
    <w:rsid w:val="001332B6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223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5C02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598A"/>
    <w:rsid w:val="001665EB"/>
    <w:rsid w:val="001670EA"/>
    <w:rsid w:val="001674A0"/>
    <w:rsid w:val="00170A50"/>
    <w:rsid w:val="00174FFD"/>
    <w:rsid w:val="001759CA"/>
    <w:rsid w:val="00177119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2FE6"/>
    <w:rsid w:val="0019300C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57E1"/>
    <w:rsid w:val="001C66AC"/>
    <w:rsid w:val="001C674E"/>
    <w:rsid w:val="001C6754"/>
    <w:rsid w:val="001C77F0"/>
    <w:rsid w:val="001D0ABE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53EC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C9F"/>
    <w:rsid w:val="00221EC5"/>
    <w:rsid w:val="00222A7A"/>
    <w:rsid w:val="00224A2C"/>
    <w:rsid w:val="00225217"/>
    <w:rsid w:val="002256D9"/>
    <w:rsid w:val="00225DA1"/>
    <w:rsid w:val="00226577"/>
    <w:rsid w:val="0022687C"/>
    <w:rsid w:val="002306F8"/>
    <w:rsid w:val="002312F4"/>
    <w:rsid w:val="002313A2"/>
    <w:rsid w:val="00231D67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033"/>
    <w:rsid w:val="002551BD"/>
    <w:rsid w:val="002551D3"/>
    <w:rsid w:val="002568D0"/>
    <w:rsid w:val="00260AEE"/>
    <w:rsid w:val="00260E8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5BD1"/>
    <w:rsid w:val="002763E9"/>
    <w:rsid w:val="00276736"/>
    <w:rsid w:val="00276F4E"/>
    <w:rsid w:val="0027717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97A50"/>
    <w:rsid w:val="002A02C9"/>
    <w:rsid w:val="002A1062"/>
    <w:rsid w:val="002A2012"/>
    <w:rsid w:val="002A2413"/>
    <w:rsid w:val="002A2F5E"/>
    <w:rsid w:val="002A352A"/>
    <w:rsid w:val="002A3A78"/>
    <w:rsid w:val="002A607D"/>
    <w:rsid w:val="002B132E"/>
    <w:rsid w:val="002B1499"/>
    <w:rsid w:val="002B2813"/>
    <w:rsid w:val="002B2D29"/>
    <w:rsid w:val="002B3B31"/>
    <w:rsid w:val="002B3BBD"/>
    <w:rsid w:val="002C0A63"/>
    <w:rsid w:val="002C0C4B"/>
    <w:rsid w:val="002C1EEA"/>
    <w:rsid w:val="002C47AD"/>
    <w:rsid w:val="002C5510"/>
    <w:rsid w:val="002C6034"/>
    <w:rsid w:val="002C635B"/>
    <w:rsid w:val="002C6BDE"/>
    <w:rsid w:val="002C7276"/>
    <w:rsid w:val="002C770F"/>
    <w:rsid w:val="002C7CFF"/>
    <w:rsid w:val="002D02C8"/>
    <w:rsid w:val="002D0BC6"/>
    <w:rsid w:val="002D12DB"/>
    <w:rsid w:val="002D17C5"/>
    <w:rsid w:val="002D365F"/>
    <w:rsid w:val="002D445A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486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4C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E40"/>
    <w:rsid w:val="00331F96"/>
    <w:rsid w:val="00332B55"/>
    <w:rsid w:val="00333147"/>
    <w:rsid w:val="003336B9"/>
    <w:rsid w:val="0033476C"/>
    <w:rsid w:val="00335EA8"/>
    <w:rsid w:val="003363DD"/>
    <w:rsid w:val="00337810"/>
    <w:rsid w:val="00337FE8"/>
    <w:rsid w:val="00340361"/>
    <w:rsid w:val="00340795"/>
    <w:rsid w:val="0034111C"/>
    <w:rsid w:val="00341E60"/>
    <w:rsid w:val="0034217F"/>
    <w:rsid w:val="00342AD2"/>
    <w:rsid w:val="00343954"/>
    <w:rsid w:val="003445DB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687A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62B9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DCF"/>
    <w:rsid w:val="003B20EB"/>
    <w:rsid w:val="003B2E9B"/>
    <w:rsid w:val="003B2F8D"/>
    <w:rsid w:val="003B3524"/>
    <w:rsid w:val="003B3C64"/>
    <w:rsid w:val="003B4FAA"/>
    <w:rsid w:val="003B547A"/>
    <w:rsid w:val="003B6EC0"/>
    <w:rsid w:val="003B75B9"/>
    <w:rsid w:val="003C087B"/>
    <w:rsid w:val="003C0DA2"/>
    <w:rsid w:val="003C1A18"/>
    <w:rsid w:val="003C249D"/>
    <w:rsid w:val="003C3676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ED5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2995"/>
    <w:rsid w:val="00433EBE"/>
    <w:rsid w:val="004343A9"/>
    <w:rsid w:val="00434406"/>
    <w:rsid w:val="00435578"/>
    <w:rsid w:val="00440FED"/>
    <w:rsid w:val="00441B92"/>
    <w:rsid w:val="00443A9F"/>
    <w:rsid w:val="0044474B"/>
    <w:rsid w:val="00445FF7"/>
    <w:rsid w:val="004508A8"/>
    <w:rsid w:val="00452CA7"/>
    <w:rsid w:val="00453341"/>
    <w:rsid w:val="00454445"/>
    <w:rsid w:val="004545C6"/>
    <w:rsid w:val="00454DCA"/>
    <w:rsid w:val="00454E26"/>
    <w:rsid w:val="00456544"/>
    <w:rsid w:val="00456649"/>
    <w:rsid w:val="004567B7"/>
    <w:rsid w:val="00456856"/>
    <w:rsid w:val="00456E54"/>
    <w:rsid w:val="004571EF"/>
    <w:rsid w:val="0046047A"/>
    <w:rsid w:val="00460ADE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E2D"/>
    <w:rsid w:val="00494172"/>
    <w:rsid w:val="00495BA6"/>
    <w:rsid w:val="00496DC2"/>
    <w:rsid w:val="00496E75"/>
    <w:rsid w:val="004A014C"/>
    <w:rsid w:val="004A0AA8"/>
    <w:rsid w:val="004A1FE4"/>
    <w:rsid w:val="004A2103"/>
    <w:rsid w:val="004A2872"/>
    <w:rsid w:val="004A2CA9"/>
    <w:rsid w:val="004A33EF"/>
    <w:rsid w:val="004A34C9"/>
    <w:rsid w:val="004A3CB5"/>
    <w:rsid w:val="004A537D"/>
    <w:rsid w:val="004A67F0"/>
    <w:rsid w:val="004A71C3"/>
    <w:rsid w:val="004A75C5"/>
    <w:rsid w:val="004A7769"/>
    <w:rsid w:val="004B23AD"/>
    <w:rsid w:val="004B2965"/>
    <w:rsid w:val="004B3265"/>
    <w:rsid w:val="004B34A1"/>
    <w:rsid w:val="004B3933"/>
    <w:rsid w:val="004B4224"/>
    <w:rsid w:val="004B4297"/>
    <w:rsid w:val="004B4647"/>
    <w:rsid w:val="004B6B25"/>
    <w:rsid w:val="004B7455"/>
    <w:rsid w:val="004B74FF"/>
    <w:rsid w:val="004B7CE4"/>
    <w:rsid w:val="004B7F4C"/>
    <w:rsid w:val="004C0401"/>
    <w:rsid w:val="004C0C49"/>
    <w:rsid w:val="004C1096"/>
    <w:rsid w:val="004C183D"/>
    <w:rsid w:val="004C394F"/>
    <w:rsid w:val="004C3EC7"/>
    <w:rsid w:val="004C3EEE"/>
    <w:rsid w:val="004C483D"/>
    <w:rsid w:val="004C48BB"/>
    <w:rsid w:val="004C4D15"/>
    <w:rsid w:val="004C6DA5"/>
    <w:rsid w:val="004C767D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09F"/>
    <w:rsid w:val="0051423C"/>
    <w:rsid w:val="005148D4"/>
    <w:rsid w:val="00514C91"/>
    <w:rsid w:val="005153CE"/>
    <w:rsid w:val="00515B9F"/>
    <w:rsid w:val="00516241"/>
    <w:rsid w:val="00516FD9"/>
    <w:rsid w:val="0051791D"/>
    <w:rsid w:val="00520D6D"/>
    <w:rsid w:val="005212FD"/>
    <w:rsid w:val="00521425"/>
    <w:rsid w:val="00523E75"/>
    <w:rsid w:val="005243E0"/>
    <w:rsid w:val="005256F3"/>
    <w:rsid w:val="005262C1"/>
    <w:rsid w:val="005265A3"/>
    <w:rsid w:val="00526698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BD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0C3"/>
    <w:rsid w:val="005746C4"/>
    <w:rsid w:val="00574B50"/>
    <w:rsid w:val="00577835"/>
    <w:rsid w:val="00580682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5D1A"/>
    <w:rsid w:val="005A704D"/>
    <w:rsid w:val="005B0599"/>
    <w:rsid w:val="005B122A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A77"/>
    <w:rsid w:val="005D2DAD"/>
    <w:rsid w:val="005D4302"/>
    <w:rsid w:val="005D5185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1F55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11FC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25B3"/>
    <w:rsid w:val="00613EA5"/>
    <w:rsid w:val="00614CD1"/>
    <w:rsid w:val="006151F2"/>
    <w:rsid w:val="0061567B"/>
    <w:rsid w:val="00615AC8"/>
    <w:rsid w:val="0062152A"/>
    <w:rsid w:val="00623583"/>
    <w:rsid w:val="0062462F"/>
    <w:rsid w:val="00624AFC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DD7"/>
    <w:rsid w:val="006539E8"/>
    <w:rsid w:val="00656307"/>
    <w:rsid w:val="006563C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8F6"/>
    <w:rsid w:val="00674E6A"/>
    <w:rsid w:val="00675CF4"/>
    <w:rsid w:val="00676A64"/>
    <w:rsid w:val="006775A9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2B99"/>
    <w:rsid w:val="006932E7"/>
    <w:rsid w:val="0069333B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FAE"/>
    <w:rsid w:val="006B05B5"/>
    <w:rsid w:val="006B1545"/>
    <w:rsid w:val="006B23B9"/>
    <w:rsid w:val="006B2DA7"/>
    <w:rsid w:val="006B2F4D"/>
    <w:rsid w:val="006B306B"/>
    <w:rsid w:val="006B3682"/>
    <w:rsid w:val="006B3974"/>
    <w:rsid w:val="006B3E80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72D"/>
    <w:rsid w:val="00712EDA"/>
    <w:rsid w:val="007136D0"/>
    <w:rsid w:val="007155A9"/>
    <w:rsid w:val="007158E1"/>
    <w:rsid w:val="00716AA6"/>
    <w:rsid w:val="0071705B"/>
    <w:rsid w:val="00717888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3F6E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1589"/>
    <w:rsid w:val="0078213E"/>
    <w:rsid w:val="007826C8"/>
    <w:rsid w:val="00784190"/>
    <w:rsid w:val="0078457B"/>
    <w:rsid w:val="00784756"/>
    <w:rsid w:val="0078539D"/>
    <w:rsid w:val="007856C1"/>
    <w:rsid w:val="0078571B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D7"/>
    <w:rsid w:val="007A43ED"/>
    <w:rsid w:val="007A49F4"/>
    <w:rsid w:val="007A4BDD"/>
    <w:rsid w:val="007A4E4F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9AF"/>
    <w:rsid w:val="007D5357"/>
    <w:rsid w:val="007D54F8"/>
    <w:rsid w:val="007D5E27"/>
    <w:rsid w:val="007D6F64"/>
    <w:rsid w:val="007E1782"/>
    <w:rsid w:val="007E25AB"/>
    <w:rsid w:val="007E2F41"/>
    <w:rsid w:val="007E33FC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1DD2"/>
    <w:rsid w:val="0080263A"/>
    <w:rsid w:val="0080329D"/>
    <w:rsid w:val="008055A9"/>
    <w:rsid w:val="0080742D"/>
    <w:rsid w:val="008100AC"/>
    <w:rsid w:val="00810C05"/>
    <w:rsid w:val="0081151E"/>
    <w:rsid w:val="0081176C"/>
    <w:rsid w:val="00812498"/>
    <w:rsid w:val="008127E6"/>
    <w:rsid w:val="0081295E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3559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8D0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1072"/>
    <w:rsid w:val="00874009"/>
    <w:rsid w:val="00874158"/>
    <w:rsid w:val="008743F3"/>
    <w:rsid w:val="0087444A"/>
    <w:rsid w:val="00875139"/>
    <w:rsid w:val="00875410"/>
    <w:rsid w:val="0087562F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CC"/>
    <w:rsid w:val="008861D9"/>
    <w:rsid w:val="0088638C"/>
    <w:rsid w:val="00886EDF"/>
    <w:rsid w:val="008908E5"/>
    <w:rsid w:val="00891216"/>
    <w:rsid w:val="008927AB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637F"/>
    <w:rsid w:val="008C67EB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86A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3A46"/>
    <w:rsid w:val="00934D97"/>
    <w:rsid w:val="00935D15"/>
    <w:rsid w:val="009411FB"/>
    <w:rsid w:val="009414A9"/>
    <w:rsid w:val="00941B71"/>
    <w:rsid w:val="00941DF9"/>
    <w:rsid w:val="009421AD"/>
    <w:rsid w:val="0094221C"/>
    <w:rsid w:val="0094324E"/>
    <w:rsid w:val="0094409C"/>
    <w:rsid w:val="00944159"/>
    <w:rsid w:val="00944604"/>
    <w:rsid w:val="009449B2"/>
    <w:rsid w:val="00944A82"/>
    <w:rsid w:val="00944BA5"/>
    <w:rsid w:val="00946C4D"/>
    <w:rsid w:val="0095019A"/>
    <w:rsid w:val="00951DB1"/>
    <w:rsid w:val="00951EC9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57DD0"/>
    <w:rsid w:val="00960446"/>
    <w:rsid w:val="00960DFE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44B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D90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2A90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431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4EDF"/>
    <w:rsid w:val="00A4503E"/>
    <w:rsid w:val="00A450C0"/>
    <w:rsid w:val="00A45468"/>
    <w:rsid w:val="00A4591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9ED"/>
    <w:rsid w:val="00A52D7D"/>
    <w:rsid w:val="00A539A5"/>
    <w:rsid w:val="00A53DA0"/>
    <w:rsid w:val="00A5404D"/>
    <w:rsid w:val="00A555A7"/>
    <w:rsid w:val="00A5707A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0510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644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DB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1D9"/>
    <w:rsid w:val="00AA1BF3"/>
    <w:rsid w:val="00AA247C"/>
    <w:rsid w:val="00AA25A9"/>
    <w:rsid w:val="00AA26AD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86C"/>
    <w:rsid w:val="00AB3039"/>
    <w:rsid w:val="00AB3A15"/>
    <w:rsid w:val="00AB4ECC"/>
    <w:rsid w:val="00AB4F0F"/>
    <w:rsid w:val="00AB53E3"/>
    <w:rsid w:val="00AB57F0"/>
    <w:rsid w:val="00AB60E2"/>
    <w:rsid w:val="00AB6601"/>
    <w:rsid w:val="00AB674E"/>
    <w:rsid w:val="00AB6D79"/>
    <w:rsid w:val="00AB709E"/>
    <w:rsid w:val="00AB7806"/>
    <w:rsid w:val="00AB7FBF"/>
    <w:rsid w:val="00AC02C1"/>
    <w:rsid w:val="00AC0AB6"/>
    <w:rsid w:val="00AC10AD"/>
    <w:rsid w:val="00AC1E55"/>
    <w:rsid w:val="00AC25A2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757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10A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4A4A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0AE6"/>
    <w:rsid w:val="00BA1913"/>
    <w:rsid w:val="00BA2BC9"/>
    <w:rsid w:val="00BA4641"/>
    <w:rsid w:val="00BA4A54"/>
    <w:rsid w:val="00BA76A9"/>
    <w:rsid w:val="00BA7FEB"/>
    <w:rsid w:val="00BB0595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8E5"/>
    <w:rsid w:val="00BD598A"/>
    <w:rsid w:val="00BD5C7A"/>
    <w:rsid w:val="00BD723F"/>
    <w:rsid w:val="00BD75B4"/>
    <w:rsid w:val="00BD7D14"/>
    <w:rsid w:val="00BE02B4"/>
    <w:rsid w:val="00BE114D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675A"/>
    <w:rsid w:val="00BF711C"/>
    <w:rsid w:val="00BF748E"/>
    <w:rsid w:val="00BF789B"/>
    <w:rsid w:val="00C03309"/>
    <w:rsid w:val="00C037E0"/>
    <w:rsid w:val="00C03E3F"/>
    <w:rsid w:val="00C072FE"/>
    <w:rsid w:val="00C07CA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C12"/>
    <w:rsid w:val="00C17DF9"/>
    <w:rsid w:val="00C201EB"/>
    <w:rsid w:val="00C20ACC"/>
    <w:rsid w:val="00C21BB3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37EBE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781C"/>
    <w:rsid w:val="00CB09DA"/>
    <w:rsid w:val="00CB0BD9"/>
    <w:rsid w:val="00CB1CAC"/>
    <w:rsid w:val="00CB1DE8"/>
    <w:rsid w:val="00CB1E3B"/>
    <w:rsid w:val="00CB1F1D"/>
    <w:rsid w:val="00CB3BBA"/>
    <w:rsid w:val="00CB4288"/>
    <w:rsid w:val="00CB63F8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6809"/>
    <w:rsid w:val="00CD0772"/>
    <w:rsid w:val="00CD078F"/>
    <w:rsid w:val="00CD121E"/>
    <w:rsid w:val="00CD185D"/>
    <w:rsid w:val="00CD1C29"/>
    <w:rsid w:val="00CD28F0"/>
    <w:rsid w:val="00CD3ED8"/>
    <w:rsid w:val="00CD497A"/>
    <w:rsid w:val="00CD69B3"/>
    <w:rsid w:val="00CD761D"/>
    <w:rsid w:val="00CD76B5"/>
    <w:rsid w:val="00CD78B9"/>
    <w:rsid w:val="00CD7B9B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173FA"/>
    <w:rsid w:val="00D20016"/>
    <w:rsid w:val="00D207A7"/>
    <w:rsid w:val="00D21E12"/>
    <w:rsid w:val="00D2279F"/>
    <w:rsid w:val="00D22AF1"/>
    <w:rsid w:val="00D22E93"/>
    <w:rsid w:val="00D242DA"/>
    <w:rsid w:val="00D247EC"/>
    <w:rsid w:val="00D24ECF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623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27A"/>
    <w:rsid w:val="00D44932"/>
    <w:rsid w:val="00D45293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4D8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36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437"/>
    <w:rsid w:val="00DB7B06"/>
    <w:rsid w:val="00DC043D"/>
    <w:rsid w:val="00DC318A"/>
    <w:rsid w:val="00DC3A9D"/>
    <w:rsid w:val="00DC4004"/>
    <w:rsid w:val="00DC4243"/>
    <w:rsid w:val="00DC5584"/>
    <w:rsid w:val="00DC5699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6772"/>
    <w:rsid w:val="00DE7234"/>
    <w:rsid w:val="00DE737B"/>
    <w:rsid w:val="00DF100B"/>
    <w:rsid w:val="00DF11B7"/>
    <w:rsid w:val="00DF4359"/>
    <w:rsid w:val="00DF5F96"/>
    <w:rsid w:val="00DF67A5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4BB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6EB"/>
    <w:rsid w:val="00E53A01"/>
    <w:rsid w:val="00E5602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1881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04A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0662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3C0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4278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1433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A1A"/>
    <w:rsid w:val="00F6040B"/>
    <w:rsid w:val="00F60CD6"/>
    <w:rsid w:val="00F6111C"/>
    <w:rsid w:val="00F614C0"/>
    <w:rsid w:val="00F61647"/>
    <w:rsid w:val="00F6299F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836"/>
    <w:rsid w:val="00F76BD9"/>
    <w:rsid w:val="00F77522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642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32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750"/>
    <w:rsid w:val="00FC2EB9"/>
    <w:rsid w:val="00FC3AEE"/>
    <w:rsid w:val="00FC6238"/>
    <w:rsid w:val="00FC7951"/>
    <w:rsid w:val="00FC7EAE"/>
    <w:rsid w:val="00FD1747"/>
    <w:rsid w:val="00FD1A38"/>
    <w:rsid w:val="00FD215C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611"/>
    <w:rsid w:val="00FF0964"/>
    <w:rsid w:val="00FF0F67"/>
    <w:rsid w:val="00FF16F2"/>
    <w:rsid w:val="00FF1BC9"/>
    <w:rsid w:val="00FF1F9B"/>
    <w:rsid w:val="00FF2B42"/>
    <w:rsid w:val="00FF2D5B"/>
    <w:rsid w:val="00FF2E52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FF1C4F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99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99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CRCoverPageChar">
    <w:name w:val="CR Cover Page Char"/>
    <w:link w:val="CRCoverPage"/>
    <w:rsid w:val="008508D0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78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92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100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08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49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49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09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95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4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792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608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332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21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9598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252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14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342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4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70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0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5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5AIRPNAIUNRU-1830940522-3749</_dlc_DocId>
    <_dlc_DocIdUrl xmlns="71c5aaf6-e6ce-465b-b873-5148d2a4c105">
      <Url>https://nokia.sharepoint.com/sites/c5g/5gradio/_layouts/15/DocIdRedir.aspx?ID=5AIRPNAIUNRU-1830940522-3749</Url>
      <Description>5AIRPNAIUNRU-1830940522-3749</Description>
    </_dlc_DocIdUrl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58F9FB7-DB0B-4355-B44F-5632A06B4E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82326CE-8F16-4E11-B356-44E610511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9</cp:revision>
  <cp:lastPrinted>2016-06-20T11:35:00Z</cp:lastPrinted>
  <dcterms:created xsi:type="dcterms:W3CDTF">2019-02-15T13:07:00Z</dcterms:created>
  <dcterms:modified xsi:type="dcterms:W3CDTF">2019-03-11T15:41:00Z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9d3a2c2a-18ec-4cd8-a86f-37ce65a52e85</vt:lpwstr>
  </property>
</Properties>
</file>